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6"/>
        <w:gridCol w:w="394"/>
        <w:gridCol w:w="1710"/>
        <w:gridCol w:w="2160"/>
        <w:gridCol w:w="1890"/>
        <w:gridCol w:w="2160"/>
        <w:gridCol w:w="2071"/>
        <w:gridCol w:w="8"/>
      </w:tblGrid>
      <w:tr w:rsidR="00E13EA8" w:rsidRPr="00C546E5" w:rsidTr="00840BC3">
        <w:trPr>
          <w:cantSplit/>
          <w:trHeight w:hRule="exact" w:val="260"/>
        </w:trPr>
        <w:tc>
          <w:tcPr>
            <w:tcW w:w="11079" w:type="dxa"/>
            <w:gridSpan w:val="10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840BC3">
        <w:trPr>
          <w:cantSplit/>
          <w:trHeight w:hRule="exact" w:val="202"/>
        </w:trPr>
        <w:tc>
          <w:tcPr>
            <w:tcW w:w="6840" w:type="dxa"/>
            <w:gridSpan w:val="7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840BC3">
        <w:trPr>
          <w:cantSplit/>
          <w:trHeight w:hRule="exact" w:val="346"/>
        </w:trPr>
        <w:tc>
          <w:tcPr>
            <w:tcW w:w="6840" w:type="dxa"/>
            <w:gridSpan w:val="7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840BC3">
        <w:trPr>
          <w:cantSplit/>
          <w:trHeight w:hRule="exact" w:val="202"/>
        </w:trPr>
        <w:tc>
          <w:tcPr>
            <w:tcW w:w="6840" w:type="dxa"/>
            <w:gridSpan w:val="7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6840" w:type="dxa"/>
            <w:gridSpan w:val="7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840BC3">
        <w:trPr>
          <w:cantSplit/>
          <w:trHeight w:hRule="exact" w:val="360"/>
        </w:trPr>
        <w:tc>
          <w:tcPr>
            <w:tcW w:w="11079" w:type="dxa"/>
            <w:gridSpan w:val="10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9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9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9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9"/>
            <w:tcBorders>
              <w:left w:val="nil"/>
              <w:bottom w:val="single" w:sz="6" w:space="0" w:color="auto"/>
            </w:tcBorders>
          </w:tcPr>
          <w:p w:rsidR="00E13EA8" w:rsidRPr="00FE6AF1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504F51" w:rsidRPr="00C546E5" w:rsidTr="00840BC3">
        <w:trPr>
          <w:cantSplit/>
          <w:trHeight w:hRule="exact" w:val="312"/>
        </w:trPr>
        <w:tc>
          <w:tcPr>
            <w:tcW w:w="390" w:type="dxa"/>
            <w:tcBorders>
              <w:top w:val="single" w:sz="6" w:space="0" w:color="auto"/>
            </w:tcBorders>
          </w:tcPr>
          <w:p w:rsidR="00504F51" w:rsidRPr="00C546E5" w:rsidRDefault="00504F51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2160" w:type="dxa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29" w:type="dxa"/>
            <w:gridSpan w:val="4"/>
            <w:tcBorders>
              <w:left w:val="nil"/>
            </w:tcBorders>
          </w:tcPr>
          <w:p w:rsidR="00504F51" w:rsidRPr="00511CD0" w:rsidRDefault="00504F51" w:rsidP="00504F51">
            <w:pPr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</w:tr>
      <w:tr w:rsidR="00840BC3" w:rsidRPr="00C546E5" w:rsidTr="00840BC3">
        <w:trPr>
          <w:cantSplit/>
          <w:trHeight w:hRule="exact" w:val="259"/>
        </w:trPr>
        <w:tc>
          <w:tcPr>
            <w:tcW w:w="390" w:type="dxa"/>
          </w:tcPr>
          <w:p w:rsidR="00840BC3" w:rsidRPr="00C546E5" w:rsidRDefault="00840BC3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0689" w:type="dxa"/>
            <w:gridSpan w:val="9"/>
            <w:tcBorders>
              <w:left w:val="nil"/>
            </w:tcBorders>
          </w:tcPr>
          <w:p w:rsidR="00840BC3" w:rsidRPr="00442EB5" w:rsidRDefault="00840BC3" w:rsidP="00442EB5">
            <w:pPr>
              <w:rPr>
                <w:rFonts w:ascii="Arial" w:hAnsi="Arial" w:cs="Arial"/>
                <w:vanish/>
                <w:color w:val="FF0000"/>
                <w:sz w:val="22"/>
              </w:rPr>
            </w:pPr>
            <w:r w:rsidRPr="00442EB5">
              <w:rPr>
                <w:rFonts w:ascii="Arial" w:hAnsi="Arial" w:cs="Arial"/>
                <w:sz w:val="20"/>
              </w:rPr>
              <w:t xml:space="preserve">Agreement is:                  </w:t>
            </w:r>
            <w:r w:rsidR="00442EB5" w:rsidRPr="00442EB5">
              <w:rPr>
                <w:rFonts w:ascii="Arial" w:hAnsi="Arial" w:cs="Arial"/>
                <w:sz w:val="22"/>
              </w:rPr>
              <w:t>December 1</w:t>
            </w:r>
            <w:r w:rsidRPr="00442EB5">
              <w:rPr>
                <w:rFonts w:ascii="Arial" w:hAnsi="Arial" w:cs="Arial"/>
                <w:sz w:val="22"/>
              </w:rPr>
              <w:t>, 201</w:t>
            </w:r>
            <w:r w:rsidR="00C17A2E" w:rsidRPr="00442EB5">
              <w:rPr>
                <w:rFonts w:ascii="Arial" w:hAnsi="Arial" w:cs="Arial"/>
                <w:sz w:val="22"/>
              </w:rPr>
              <w:t>6</w:t>
            </w:r>
            <w:r w:rsidRPr="00442EB5">
              <w:rPr>
                <w:rFonts w:ascii="Arial" w:hAnsi="Arial" w:cs="Arial"/>
                <w:sz w:val="22"/>
              </w:rPr>
              <w:t xml:space="preserve">                 through          June 30, 201</w:t>
            </w:r>
            <w:r w:rsidR="0024212B" w:rsidRPr="00442EB5">
              <w:rPr>
                <w:rFonts w:ascii="Arial" w:hAnsi="Arial" w:cs="Arial"/>
                <w:sz w:val="22"/>
              </w:rPr>
              <w:t>9</w:t>
            </w:r>
          </w:p>
        </w:tc>
      </w:tr>
      <w:tr w:rsidR="00E13EA8" w:rsidRPr="00C546E5" w:rsidTr="00840BC3">
        <w:trPr>
          <w:cantSplit/>
          <w:trHeight w:hRule="exact" w:val="86"/>
        </w:trPr>
        <w:tc>
          <w:tcPr>
            <w:tcW w:w="11079" w:type="dxa"/>
            <w:gridSpan w:val="10"/>
            <w:tcBorders>
              <w:bottom w:val="single" w:sz="4" w:space="0" w:color="auto"/>
            </w:tcBorders>
          </w:tcPr>
          <w:p w:rsidR="00E13EA8" w:rsidRPr="00442EB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302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5"/>
          </w:tcPr>
          <w:p w:rsidR="00E13EA8" w:rsidRPr="00442EB5" w:rsidRDefault="00E13EA8" w:rsidP="00C66A6E">
            <w:pPr>
              <w:spacing w:before="40"/>
              <w:rPr>
                <w:rFonts w:ascii="Arial" w:hAnsi="Arial" w:cs="Arial"/>
                <w:sz w:val="20"/>
              </w:rPr>
            </w:pPr>
            <w:r w:rsidRPr="00442EB5">
              <w:rPr>
                <w:rFonts w:ascii="Arial" w:hAnsi="Arial" w:cs="Arial"/>
                <w:b/>
                <w:sz w:val="20"/>
              </w:rPr>
              <w:t>$</w:t>
            </w:r>
            <w:r w:rsidR="00442EB5" w:rsidRPr="00442EB5">
              <w:rPr>
                <w:rFonts w:ascii="Arial" w:hAnsi="Arial" w:cs="Arial"/>
                <w:b/>
                <w:sz w:val="20"/>
              </w:rPr>
              <w:t>31,000.00</w:t>
            </w:r>
          </w:p>
        </w:tc>
      </w:tr>
      <w:tr w:rsidR="00E13EA8" w:rsidRPr="00C546E5" w:rsidTr="00840BC3">
        <w:trPr>
          <w:cantSplit/>
          <w:trHeight w:hRule="exact" w:val="230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5"/>
          </w:tcPr>
          <w:p w:rsidR="00E13EA8" w:rsidRPr="00442EB5" w:rsidRDefault="00442EB5" w:rsidP="00C546E5">
            <w:pPr>
              <w:rPr>
                <w:rFonts w:ascii="Arial" w:hAnsi="Arial" w:cs="Arial"/>
                <w:sz w:val="20"/>
              </w:rPr>
            </w:pPr>
            <w:r w:rsidRPr="00442EB5">
              <w:rPr>
                <w:rFonts w:ascii="Arial" w:hAnsi="Arial" w:cs="Arial"/>
                <w:sz w:val="20"/>
              </w:rPr>
              <w:t>Thirty-one thousand</w:t>
            </w:r>
            <w:r w:rsidR="00504F51" w:rsidRPr="00442EB5">
              <w:rPr>
                <w:rFonts w:ascii="Arial" w:hAnsi="Arial" w:cs="Arial"/>
                <w:sz w:val="20"/>
              </w:rPr>
              <w:t xml:space="preserve"> </w:t>
            </w:r>
            <w:r w:rsidR="00326653" w:rsidRPr="00442EB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840BC3">
        <w:trPr>
          <w:cantSplit/>
          <w:trHeight w:hRule="exact" w:val="58"/>
        </w:trPr>
        <w:tc>
          <w:tcPr>
            <w:tcW w:w="11079" w:type="dxa"/>
            <w:gridSpan w:val="10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492"/>
        </w:trPr>
        <w:tc>
          <w:tcPr>
            <w:tcW w:w="11079" w:type="dxa"/>
            <w:gridSpan w:val="10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9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DD428A" w:rsidRDefault="0065196E" w:rsidP="00C66A6E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>
              <w:rPr>
                <w:rFonts w:ascii="Arial" w:hAnsi="Arial" w:cs="Arial"/>
                <w:color w:val="FF0000"/>
                <w:sz w:val="20"/>
              </w:rPr>
              <w:t>X</w:t>
            </w:r>
            <w:r w:rsidR="00C546E5" w:rsidRPr="00DD428A">
              <w:rPr>
                <w:rFonts w:ascii="Arial" w:hAnsi="Arial" w:cs="Arial"/>
                <w:sz w:val="20"/>
              </w:rPr>
              <w:t xml:space="preserve"> </w:t>
            </w:r>
            <w:r w:rsidR="00E94F47" w:rsidRPr="00DD428A">
              <w:rPr>
                <w:rFonts w:ascii="Arial" w:hAnsi="Arial" w:cs="Arial"/>
                <w:sz w:val="20"/>
              </w:rPr>
              <w:t>P</w:t>
            </w:r>
            <w:r w:rsidR="00E13EA8" w:rsidRPr="00DD428A">
              <w:rPr>
                <w:rFonts w:ascii="Arial" w:hAnsi="Arial" w:cs="Arial"/>
                <w:sz w:val="20"/>
              </w:rPr>
              <w:t>age</w:t>
            </w:r>
            <w:r w:rsidR="00023849" w:rsidRPr="00DD428A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DD428A" w:rsidRDefault="0065196E" w:rsidP="00C66A6E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 w:rsidRPr="00DD428A">
              <w:rPr>
                <w:rFonts w:ascii="Arial" w:hAnsi="Arial" w:cs="Arial"/>
                <w:color w:val="FF0000"/>
                <w:sz w:val="20"/>
              </w:rPr>
              <w:t>X</w:t>
            </w:r>
            <w:r w:rsidR="007005C3" w:rsidRPr="00DD428A">
              <w:rPr>
                <w:rFonts w:ascii="Arial" w:hAnsi="Arial" w:cs="Arial"/>
                <w:sz w:val="20"/>
              </w:rPr>
              <w:t xml:space="preserve"> </w:t>
            </w:r>
            <w:r w:rsidR="00E94F47" w:rsidRPr="00DD428A">
              <w:rPr>
                <w:rFonts w:ascii="Arial" w:hAnsi="Arial" w:cs="Arial"/>
                <w:sz w:val="20"/>
              </w:rPr>
              <w:t>P</w:t>
            </w:r>
            <w:r w:rsidR="007005C3" w:rsidRPr="00DD428A">
              <w:rPr>
                <w:rFonts w:ascii="Arial" w:hAnsi="Arial" w:cs="Arial"/>
                <w:sz w:val="20"/>
              </w:rPr>
              <w:t>age</w:t>
            </w:r>
            <w:r w:rsidR="00023849" w:rsidRPr="00DD428A">
              <w:rPr>
                <w:rFonts w:ascii="Arial" w:hAnsi="Arial" w:cs="Arial"/>
                <w:sz w:val="20"/>
              </w:rPr>
              <w:t>s</w:t>
            </w:r>
          </w:p>
        </w:tc>
      </w:tr>
      <w:tr w:rsidR="0024212B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24212B" w:rsidRPr="00C546E5" w:rsidRDefault="0024212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24212B" w:rsidRPr="00C546E5" w:rsidRDefault="002421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B, Attachment 1 – Cost Breakdown</w:t>
            </w:r>
          </w:p>
        </w:tc>
        <w:tc>
          <w:tcPr>
            <w:tcW w:w="2071" w:type="dxa"/>
          </w:tcPr>
          <w:p w:rsidR="0024212B" w:rsidRPr="00DD428A" w:rsidRDefault="0024212B" w:rsidP="00C546E5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>
              <w:rPr>
                <w:rFonts w:ascii="Arial" w:hAnsi="Arial" w:cs="Arial"/>
                <w:color w:val="FF0000"/>
                <w:sz w:val="20"/>
              </w:rPr>
              <w:t>X</w:t>
            </w:r>
            <w:r w:rsidRPr="00DD428A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DD428A" w:rsidRDefault="0065196E" w:rsidP="00C546E5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>12</w:t>
            </w:r>
            <w:r w:rsidR="00C546E5" w:rsidRPr="00DD428A">
              <w:rPr>
                <w:rFonts w:ascii="Arial" w:hAnsi="Arial" w:cs="Arial"/>
                <w:sz w:val="20"/>
              </w:rPr>
              <w:t xml:space="preserve"> </w:t>
            </w:r>
            <w:r w:rsidR="00E94F47" w:rsidRPr="00DD428A">
              <w:rPr>
                <w:rFonts w:ascii="Arial" w:hAnsi="Arial" w:cs="Arial"/>
                <w:sz w:val="20"/>
              </w:rPr>
              <w:t>P</w:t>
            </w:r>
            <w:r w:rsidR="00BB7B8A" w:rsidRPr="00DD428A">
              <w:rPr>
                <w:rFonts w:ascii="Arial" w:hAnsi="Arial" w:cs="Arial"/>
                <w:sz w:val="20"/>
              </w:rPr>
              <w:t>age</w:t>
            </w:r>
            <w:r w:rsidR="00023849" w:rsidRPr="00DD428A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E13EA8" w:rsidRPr="00DD428A" w:rsidRDefault="0065196E" w:rsidP="00C66A6E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>
              <w:rPr>
                <w:rFonts w:ascii="Arial" w:hAnsi="Arial" w:cs="Arial"/>
                <w:color w:val="FF0000"/>
                <w:sz w:val="20"/>
              </w:rPr>
              <w:t>X</w:t>
            </w:r>
            <w:r w:rsidR="00C546E5" w:rsidRPr="00DD428A">
              <w:rPr>
                <w:rFonts w:ascii="Arial" w:hAnsi="Arial" w:cs="Arial"/>
                <w:sz w:val="20"/>
              </w:rPr>
              <w:t xml:space="preserve"> </w:t>
            </w:r>
            <w:r w:rsidR="00E94F47" w:rsidRPr="00DD428A">
              <w:rPr>
                <w:rFonts w:ascii="Arial" w:hAnsi="Arial" w:cs="Arial"/>
                <w:sz w:val="20"/>
              </w:rPr>
              <w:t>P</w:t>
            </w:r>
            <w:r w:rsidR="00EE1173" w:rsidRPr="00DD428A">
              <w:rPr>
                <w:rFonts w:ascii="Arial" w:hAnsi="Arial" w:cs="Arial"/>
                <w:sz w:val="20"/>
              </w:rPr>
              <w:t>age</w:t>
            </w:r>
            <w:r w:rsidR="00023849" w:rsidRPr="00DD428A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="00BB7B8A"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E13EA8" w:rsidRPr="00DD428A" w:rsidRDefault="0065196E" w:rsidP="00C66A6E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>
              <w:rPr>
                <w:rFonts w:ascii="Arial" w:hAnsi="Arial" w:cs="Arial"/>
                <w:color w:val="FF0000"/>
                <w:sz w:val="20"/>
              </w:rPr>
              <w:t>X</w:t>
            </w:r>
            <w:r w:rsidR="00C546E5" w:rsidRPr="00DD428A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C66A6E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C66A6E" w:rsidRPr="00C546E5" w:rsidRDefault="002421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E, Attachment 1 – Resumes</w:t>
            </w:r>
          </w:p>
        </w:tc>
        <w:tc>
          <w:tcPr>
            <w:tcW w:w="2071" w:type="dxa"/>
          </w:tcPr>
          <w:p w:rsidR="00C66A6E" w:rsidRPr="00DD428A" w:rsidRDefault="0024212B">
            <w:pPr>
              <w:rPr>
                <w:rFonts w:ascii="Arial" w:hAnsi="Arial" w:cs="Arial"/>
                <w:sz w:val="20"/>
              </w:rPr>
            </w:pPr>
            <w:r w:rsidRPr="00DD428A">
              <w:rPr>
                <w:rFonts w:ascii="Arial" w:hAnsi="Arial" w:cs="Arial"/>
                <w:sz w:val="20"/>
              </w:rPr>
              <w:t xml:space="preserve">  </w:t>
            </w:r>
            <w:r w:rsidR="00DD428A">
              <w:rPr>
                <w:rFonts w:ascii="Arial" w:hAnsi="Arial" w:cs="Arial"/>
                <w:color w:val="FF0000"/>
                <w:sz w:val="20"/>
              </w:rPr>
              <w:t>X</w:t>
            </w:r>
            <w:r w:rsidRPr="00DD428A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C546E5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196E">
        <w:trPr>
          <w:gridAfter w:val="1"/>
          <w:wAfter w:w="8" w:type="dxa"/>
          <w:cantSplit/>
          <w:trHeight w:hRule="exact" w:val="225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  <w:bookmarkStart w:id="0" w:name="Check23"/>
          </w:p>
        </w:tc>
        <w:bookmarkEnd w:id="0"/>
        <w:tc>
          <w:tcPr>
            <w:tcW w:w="394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</w:p>
        </w:tc>
        <w:tc>
          <w:tcPr>
            <w:tcW w:w="7920" w:type="dxa"/>
            <w:gridSpan w:val="4"/>
            <w:tcBorders>
              <w:left w:val="nil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bookmarkStart w:id="1" w:name="_GoBack"/>
            <w:bookmarkEnd w:id="1"/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6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110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 w:rsidTr="003A22AB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120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 w:rsidTr="003A22AB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FE6AF1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BD24D9">
        <w:trPr>
          <w:cantSplit/>
          <w:trHeight w:hRule="exact" w:val="324"/>
        </w:trPr>
        <w:tc>
          <w:tcPr>
            <w:tcW w:w="7650" w:type="dxa"/>
            <w:gridSpan w:val="2"/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3A22AB" w:rsidRPr="00C546E5" w:rsidRDefault="003A22AB" w:rsidP="003A22AB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2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42EB5">
              <w:rPr>
                <w:rFonts w:ascii="Arial" w:hAnsi="Arial" w:cs="Arial"/>
                <w:sz w:val="18"/>
              </w:rPr>
            </w:r>
            <w:r w:rsidR="00442EB5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2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3A22AB" w:rsidRPr="00C546E5" w:rsidRDefault="003A22AB" w:rsidP="003A22AB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</w:tcPr>
          <w:p w:rsidR="003A22AB" w:rsidRPr="00C546E5" w:rsidRDefault="00BD24D9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LaVonne Coen, Chief Deputy Operations Officer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BD24D9" w:rsidRDefault="003A22AB" w:rsidP="00BD24D9">
            <w:pPr>
              <w:ind w:left="-18" w:right="72"/>
              <w:rPr>
                <w:rFonts w:ascii="Arial" w:hAnsi="Arial" w:cs="Arial"/>
                <w:sz w:val="20"/>
              </w:rPr>
            </w:pPr>
            <w:r w:rsidRPr="00BD24D9">
              <w:rPr>
                <w:rFonts w:ascii="Arial" w:hAnsi="Arial" w:cs="Arial"/>
                <w:sz w:val="20"/>
              </w:rPr>
              <w:t>Gov</w:t>
            </w:r>
            <w:r w:rsidR="00BD24D9" w:rsidRPr="00BD24D9">
              <w:rPr>
                <w:rFonts w:ascii="Arial" w:hAnsi="Arial" w:cs="Arial"/>
                <w:sz w:val="20"/>
              </w:rPr>
              <w:t xml:space="preserve">. </w:t>
            </w:r>
            <w:r w:rsidRPr="00BD24D9">
              <w:rPr>
                <w:rFonts w:ascii="Arial" w:hAnsi="Arial" w:cs="Arial"/>
                <w:sz w:val="20"/>
              </w:rPr>
              <w:t xml:space="preserve">Code </w:t>
            </w:r>
            <w:r w:rsidR="00BD24D9" w:rsidRPr="00BD24D9">
              <w:rPr>
                <w:rFonts w:ascii="Arial" w:hAnsi="Arial" w:cs="Arial"/>
                <w:sz w:val="20"/>
              </w:rPr>
              <w:t>s</w:t>
            </w:r>
            <w:r w:rsidRPr="00BD24D9">
              <w:rPr>
                <w:rFonts w:ascii="Arial" w:hAnsi="Arial" w:cs="Arial"/>
                <w:sz w:val="20"/>
              </w:rPr>
              <w:t>ec</w:t>
            </w:r>
            <w:r w:rsidR="00BD24D9" w:rsidRPr="00BD24D9">
              <w:rPr>
                <w:rFonts w:ascii="Arial" w:hAnsi="Arial" w:cs="Arial"/>
                <w:sz w:val="20"/>
              </w:rPr>
              <w:t>.</w:t>
            </w:r>
            <w:r w:rsidRPr="00BD24D9">
              <w:rPr>
                <w:rFonts w:ascii="Arial" w:hAnsi="Arial" w:cs="Arial"/>
                <w:sz w:val="20"/>
              </w:rPr>
              <w:t xml:space="preserve"> 100505</w:t>
            </w: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Blvd, Sacramento, CA 95815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0C" w:rsidRDefault="0053460C">
      <w:r>
        <w:separator/>
      </w:r>
    </w:p>
  </w:endnote>
  <w:endnote w:type="continuationSeparator" w:id="0">
    <w:p w:rsidR="0053460C" w:rsidRDefault="0053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0C" w:rsidRDefault="0053460C">
      <w:r>
        <w:separator/>
      </w:r>
    </w:p>
  </w:footnote>
  <w:footnote w:type="continuationSeparator" w:id="0">
    <w:p w:rsidR="0053460C" w:rsidRDefault="00534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D430C"/>
    <w:rsid w:val="0024212B"/>
    <w:rsid w:val="00276DFD"/>
    <w:rsid w:val="002D375D"/>
    <w:rsid w:val="00326653"/>
    <w:rsid w:val="00377E61"/>
    <w:rsid w:val="00386E82"/>
    <w:rsid w:val="003A22AB"/>
    <w:rsid w:val="003D5D6A"/>
    <w:rsid w:val="003F458F"/>
    <w:rsid w:val="00442EB5"/>
    <w:rsid w:val="00480B18"/>
    <w:rsid w:val="004F2EEA"/>
    <w:rsid w:val="00504F51"/>
    <w:rsid w:val="00511CD0"/>
    <w:rsid w:val="0053460C"/>
    <w:rsid w:val="00565742"/>
    <w:rsid w:val="00581C6A"/>
    <w:rsid w:val="00591370"/>
    <w:rsid w:val="005A3A50"/>
    <w:rsid w:val="005B2A89"/>
    <w:rsid w:val="005C060A"/>
    <w:rsid w:val="005F7DA4"/>
    <w:rsid w:val="0065196E"/>
    <w:rsid w:val="006969CD"/>
    <w:rsid w:val="006D1396"/>
    <w:rsid w:val="007005C3"/>
    <w:rsid w:val="00702C8E"/>
    <w:rsid w:val="00840BC3"/>
    <w:rsid w:val="00863F1A"/>
    <w:rsid w:val="00872385"/>
    <w:rsid w:val="00880F04"/>
    <w:rsid w:val="009056B3"/>
    <w:rsid w:val="00915A9B"/>
    <w:rsid w:val="00917B8C"/>
    <w:rsid w:val="00943420"/>
    <w:rsid w:val="00945253"/>
    <w:rsid w:val="009520F6"/>
    <w:rsid w:val="00963649"/>
    <w:rsid w:val="00974B10"/>
    <w:rsid w:val="009F2DE3"/>
    <w:rsid w:val="00A654C9"/>
    <w:rsid w:val="00AB3125"/>
    <w:rsid w:val="00AB58A1"/>
    <w:rsid w:val="00B54CF6"/>
    <w:rsid w:val="00B55339"/>
    <w:rsid w:val="00B60ECE"/>
    <w:rsid w:val="00B80592"/>
    <w:rsid w:val="00BB7B8A"/>
    <w:rsid w:val="00BD24D9"/>
    <w:rsid w:val="00C13848"/>
    <w:rsid w:val="00C17A2E"/>
    <w:rsid w:val="00C546E5"/>
    <w:rsid w:val="00C66A6E"/>
    <w:rsid w:val="00C72CB2"/>
    <w:rsid w:val="00CF347A"/>
    <w:rsid w:val="00D60AD3"/>
    <w:rsid w:val="00D810C8"/>
    <w:rsid w:val="00DB59FB"/>
    <w:rsid w:val="00DC2253"/>
    <w:rsid w:val="00DC54B9"/>
    <w:rsid w:val="00DD428A"/>
    <w:rsid w:val="00DD74F1"/>
    <w:rsid w:val="00DE6C9C"/>
    <w:rsid w:val="00E07C10"/>
    <w:rsid w:val="00E1024C"/>
    <w:rsid w:val="00E13EA8"/>
    <w:rsid w:val="00E4122D"/>
    <w:rsid w:val="00E94F47"/>
    <w:rsid w:val="00ED609A"/>
    <w:rsid w:val="00EE1173"/>
    <w:rsid w:val="00F953E9"/>
    <w:rsid w:val="00FB462A"/>
    <w:rsid w:val="00FD359D"/>
    <w:rsid w:val="00F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68256F0D-BB7E-4F27-A5E7-1401D943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13</TotalTime>
  <Pages>1</Pages>
  <Words>266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15</cp:revision>
  <cp:lastPrinted>2013-03-11T18:02:00Z</cp:lastPrinted>
  <dcterms:created xsi:type="dcterms:W3CDTF">2015-08-11T19:19:00Z</dcterms:created>
  <dcterms:modified xsi:type="dcterms:W3CDTF">2016-10-13T18:44:00Z</dcterms:modified>
</cp:coreProperties>
</file>